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BB1" w:rsidRDefault="00541BB1" w:rsidP="005B55BF">
      <w:pPr>
        <w:jc w:val="right"/>
        <w:rPr>
          <w:i/>
          <w:u w:val="single"/>
        </w:rPr>
      </w:pPr>
    </w:p>
    <w:p w:rsidR="00541BB1" w:rsidRPr="00F61735" w:rsidRDefault="00541BB1" w:rsidP="005B55BF">
      <w:pPr>
        <w:jc w:val="center"/>
      </w:pPr>
      <w:r w:rsidRPr="00F61735">
        <w:t>РОССИЙСКАЯ ФЕДЕРАЦИЯ</w:t>
      </w:r>
    </w:p>
    <w:p w:rsidR="00541BB1" w:rsidRPr="00F61735" w:rsidRDefault="00541BB1" w:rsidP="005B55BF">
      <w:pPr>
        <w:jc w:val="center"/>
      </w:pPr>
      <w:r w:rsidRPr="00F61735">
        <w:t>УНЕЧСКИЙ РАЙОН БРЯНСКОЙ ОБЛАСТИ</w:t>
      </w:r>
    </w:p>
    <w:p w:rsidR="00541BB1" w:rsidRDefault="00541BB1" w:rsidP="005B55BF">
      <w:pPr>
        <w:pStyle w:val="Subtitle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541BB1" w:rsidRDefault="00541BB1" w:rsidP="0095302F">
      <w:pPr>
        <w:rPr>
          <w:rFonts w:ascii="Times New Roman" w:hAnsi="Times New Roman"/>
          <w:sz w:val="24"/>
          <w:szCs w:val="24"/>
        </w:rPr>
      </w:pPr>
    </w:p>
    <w:p w:rsidR="00541BB1" w:rsidRPr="00F61735" w:rsidRDefault="00541BB1" w:rsidP="005B55BF">
      <w:pPr>
        <w:jc w:val="both"/>
      </w:pPr>
      <w:r>
        <w:t>От  30.10. 2018</w:t>
      </w:r>
      <w:r w:rsidRPr="00F61735">
        <w:t xml:space="preserve">г.     № </w:t>
      </w:r>
      <w:r>
        <w:t>24</w:t>
      </w:r>
    </w:p>
    <w:p w:rsidR="00541BB1" w:rsidRPr="005B55BF" w:rsidRDefault="00541BB1" w:rsidP="005B55BF">
      <w:pPr>
        <w:jc w:val="both"/>
      </w:pPr>
      <w:r w:rsidRPr="00F61735">
        <w:t>с. Павловка</w:t>
      </w:r>
    </w:p>
    <w:p w:rsidR="00541BB1" w:rsidRDefault="00541BB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541BB1" w:rsidRDefault="00541BB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541BB1" w:rsidRPr="001D0D70" w:rsidRDefault="00541BB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541BB1" w:rsidRPr="001D0D70" w:rsidRDefault="00541BB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541BB1" w:rsidRPr="001D0D70" w:rsidRDefault="00541BB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>
        <w:rPr>
          <w:rFonts w:ascii="Times New Roman" w:hAnsi="Times New Roman"/>
          <w:bCs/>
          <w:sz w:val="28"/>
          <w:szCs w:val="28"/>
        </w:rPr>
        <w:t>9 месяцев 2018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541BB1" w:rsidRDefault="00541BB1" w:rsidP="0095302F">
      <w:pPr>
        <w:spacing w:line="276" w:lineRule="auto"/>
        <w:rPr>
          <w:rFonts w:ascii="Times New Roman" w:hAnsi="Times New Roman"/>
          <w:sz w:val="24"/>
        </w:rPr>
      </w:pPr>
    </w:p>
    <w:p w:rsidR="00541BB1" w:rsidRPr="00B94FAB" w:rsidRDefault="00541BB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>
        <w:rPr>
          <w:rFonts w:ascii="Times New Roman" w:hAnsi="Times New Roman"/>
          <w:sz w:val="24"/>
          <w:szCs w:val="24"/>
        </w:rPr>
        <w:t>21</w:t>
      </w:r>
      <w:r w:rsidRPr="00B94FAB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 года № 3</w:t>
      </w:r>
      <w:r w:rsidRPr="00B94FA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146</w:t>
      </w:r>
      <w:r w:rsidRPr="00B94FAB">
        <w:rPr>
          <w:rFonts w:ascii="Times New Roman" w:hAnsi="Times New Roman"/>
          <w:sz w:val="24"/>
          <w:szCs w:val="24"/>
        </w:rPr>
        <w:t xml:space="preserve"> «О бюджете 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 w:rsidRPr="00B94FAB">
        <w:rPr>
          <w:rFonts w:ascii="Times New Roman" w:hAnsi="Times New Roman"/>
          <w:sz w:val="24"/>
          <w:szCs w:val="24"/>
        </w:rPr>
        <w:t>» на 201</w:t>
      </w:r>
      <w:r>
        <w:rPr>
          <w:rFonts w:ascii="Times New Roman" w:hAnsi="Times New Roman"/>
          <w:sz w:val="24"/>
          <w:szCs w:val="24"/>
        </w:rPr>
        <w:t>8</w:t>
      </w:r>
      <w:r w:rsidRPr="00B94FAB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>
        <w:rPr>
          <w:rFonts w:ascii="Times New Roman" w:hAnsi="Times New Roman"/>
          <w:sz w:val="24"/>
          <w:szCs w:val="24"/>
        </w:rPr>
        <w:t>9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20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541BB1" w:rsidRDefault="00541BB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541BB1" w:rsidRPr="003D1F76" w:rsidRDefault="00541BB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541BB1" w:rsidRDefault="00541BB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1.Утвердить прилагаемый отчет об исполнении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 xml:space="preserve">» за 9 месяцев 2018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>
        <w:rPr>
          <w:rFonts w:ascii="Times New Roman" w:hAnsi="Times New Roman"/>
          <w:sz w:val="24"/>
        </w:rPr>
        <w:t>1 483 830,89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>
        <w:rPr>
          <w:rFonts w:ascii="Times New Roman" w:hAnsi="Times New Roman"/>
          <w:sz w:val="24"/>
        </w:rPr>
        <w:t>1 896 554,34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>
        <w:rPr>
          <w:rFonts w:ascii="Times New Roman" w:hAnsi="Times New Roman"/>
          <w:sz w:val="24"/>
        </w:rPr>
        <w:t xml:space="preserve">доходами </w:t>
      </w:r>
      <w:r w:rsidRPr="003C51D4">
        <w:rPr>
          <w:rFonts w:ascii="Times New Roman" w:hAnsi="Times New Roman"/>
          <w:sz w:val="24"/>
        </w:rPr>
        <w:t xml:space="preserve">в сумме </w:t>
      </w:r>
      <w:r>
        <w:rPr>
          <w:rFonts w:ascii="Times New Roman" w:hAnsi="Times New Roman"/>
          <w:sz w:val="24"/>
        </w:rPr>
        <w:t>412 723,45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541BB1" w:rsidRDefault="00541BB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 xml:space="preserve">» за 9 месяцев 2018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541BB1" w:rsidRDefault="00541BB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 по ведомственной структуре за 9 месяцев 2018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541BB1" w:rsidRDefault="00541BB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муниципального образования  </w:t>
      </w: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>
        <w:rPr>
          <w:rFonts w:ascii="Times New Roman" w:hAnsi="Times New Roman"/>
          <w:sz w:val="24"/>
        </w:rPr>
        <w:t xml:space="preserve">за 9 месяцев 2018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541BB1" w:rsidRDefault="00541BB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4) по источникам внутреннего финансирования дефицита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 за 9 месяцев 2018 года согласно приложению №4.</w:t>
      </w:r>
    </w:p>
    <w:p w:rsidR="00541BB1" w:rsidRDefault="00541BB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2. В срок до 15 ноября 2018 года направить</w:t>
      </w:r>
      <w:r w:rsidRPr="0078477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отчет об исполнении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 за 9 месяцев 2018 года в Павловский сельский Совет народных депутатов и Счетную палату Унечского района.</w:t>
      </w:r>
    </w:p>
    <w:p w:rsidR="00541BB1" w:rsidRPr="001A6A2B" w:rsidRDefault="00541BB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 w:rsidRPr="00E35744">
        <w:rPr>
          <w:rFonts w:ascii="Times New Roman" w:hAnsi="Times New Roman"/>
          <w:sz w:val="24"/>
          <w:szCs w:val="24"/>
        </w:rPr>
        <w:t>Сборник муниципально-правовых актов Павловского сельского поселения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541BB1" w:rsidRPr="0057586F" w:rsidRDefault="00541BB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Контроль за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>ведущего специалиста Мельникову Е.А.</w:t>
      </w:r>
      <w:r w:rsidRPr="0057586F">
        <w:rPr>
          <w:sz w:val="24"/>
          <w:szCs w:val="24"/>
        </w:rPr>
        <w:t>.</w:t>
      </w:r>
    </w:p>
    <w:p w:rsidR="00541BB1" w:rsidRDefault="00541BB1" w:rsidP="0095302F">
      <w:pPr>
        <w:jc w:val="both"/>
        <w:rPr>
          <w:rFonts w:ascii="Times New Roman" w:hAnsi="Times New Roman"/>
          <w:sz w:val="24"/>
        </w:rPr>
      </w:pPr>
    </w:p>
    <w:p w:rsidR="00541BB1" w:rsidRDefault="00541BB1" w:rsidP="0095302F">
      <w:pPr>
        <w:jc w:val="both"/>
        <w:rPr>
          <w:rFonts w:ascii="Times New Roman" w:hAnsi="Times New Roman"/>
          <w:sz w:val="24"/>
        </w:rPr>
      </w:pPr>
    </w:p>
    <w:p w:rsidR="00541BB1" w:rsidRDefault="00541BB1" w:rsidP="0095302F">
      <w:pPr>
        <w:jc w:val="both"/>
        <w:rPr>
          <w:rFonts w:ascii="Times New Roman" w:hAnsi="Times New Roman"/>
          <w:sz w:val="24"/>
        </w:rPr>
      </w:pPr>
    </w:p>
    <w:p w:rsidR="00541BB1" w:rsidRDefault="00541BB1" w:rsidP="005B55BF">
      <w:pPr>
        <w:ind w:left="960"/>
      </w:pPr>
    </w:p>
    <w:p w:rsidR="00541BB1" w:rsidRDefault="00541BB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П.В. Кузьмичев</w:t>
      </w:r>
    </w:p>
    <w:p w:rsidR="00541BB1" w:rsidRDefault="00541BB1" w:rsidP="005B55BF">
      <w:pPr>
        <w:ind w:firstLine="180"/>
        <w:jc w:val="both"/>
        <w:rPr>
          <w:rFonts w:cs="Arial"/>
          <w:szCs w:val="22"/>
        </w:rPr>
      </w:pPr>
    </w:p>
    <w:p w:rsidR="00541BB1" w:rsidRDefault="00541BB1"/>
    <w:sectPr w:rsidR="00541BB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155037"/>
    <w:rsid w:val="001A6A2B"/>
    <w:rsid w:val="001B20F2"/>
    <w:rsid w:val="001D0D70"/>
    <w:rsid w:val="002D3308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541BB1"/>
    <w:rsid w:val="0057586F"/>
    <w:rsid w:val="005B55BF"/>
    <w:rsid w:val="0061707D"/>
    <w:rsid w:val="00760ED7"/>
    <w:rsid w:val="00784771"/>
    <w:rsid w:val="00820E5B"/>
    <w:rsid w:val="00822370"/>
    <w:rsid w:val="008F1BF4"/>
    <w:rsid w:val="0095302F"/>
    <w:rsid w:val="009B3127"/>
    <w:rsid w:val="00A00B14"/>
    <w:rsid w:val="00A928EC"/>
    <w:rsid w:val="00AB36C9"/>
    <w:rsid w:val="00AB4CE4"/>
    <w:rsid w:val="00B94FAB"/>
    <w:rsid w:val="00BF5B06"/>
    <w:rsid w:val="00C33861"/>
    <w:rsid w:val="00C75EF7"/>
    <w:rsid w:val="00CC5DAD"/>
    <w:rsid w:val="00CD2278"/>
    <w:rsid w:val="00CF01FB"/>
    <w:rsid w:val="00E35744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2</Pages>
  <Words>340</Words>
  <Characters>1944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User</cp:lastModifiedBy>
  <cp:revision>32</cp:revision>
  <cp:lastPrinted>2017-10-25T09:04:00Z</cp:lastPrinted>
  <dcterms:created xsi:type="dcterms:W3CDTF">2017-10-24T12:04:00Z</dcterms:created>
  <dcterms:modified xsi:type="dcterms:W3CDTF">2018-11-07T09:36:00Z</dcterms:modified>
</cp:coreProperties>
</file>